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A87" w:rsidRDefault="007D6A87" w:rsidP="00360FC7">
      <w:pPr>
        <w:spacing w:before="100" w:beforeAutospacing="1" w:after="100" w:afterAutospacing="1"/>
        <w:ind w:left="0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it-IT"/>
        </w:rPr>
      </w:pPr>
    </w:p>
    <w:p w:rsidR="00360FC7" w:rsidRDefault="00360FC7" w:rsidP="00360FC7">
      <w:pPr>
        <w:spacing w:before="100" w:beforeAutospacing="1" w:after="100" w:afterAutospacing="1"/>
        <w:ind w:left="0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it-IT"/>
        </w:rPr>
      </w:pPr>
    </w:p>
    <w:p w:rsidR="00FE253D" w:rsidRDefault="00FE253D" w:rsidP="00360FC7">
      <w:pPr>
        <w:spacing w:before="100" w:beforeAutospacing="1" w:after="100" w:afterAutospacing="1"/>
        <w:ind w:left="0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it-IT"/>
        </w:rPr>
      </w:pPr>
    </w:p>
    <w:p w:rsidR="00D24887" w:rsidRDefault="00D24887" w:rsidP="00360FC7">
      <w:pPr>
        <w:spacing w:before="100" w:beforeAutospacing="1" w:after="100" w:afterAutospacing="1"/>
        <w:ind w:left="0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it-IT"/>
        </w:rPr>
      </w:pPr>
    </w:p>
    <w:p w:rsidR="00FE253D" w:rsidRPr="001B39F5" w:rsidRDefault="00FE253D" w:rsidP="00FE253D">
      <w:pPr>
        <w:spacing w:before="100" w:beforeAutospacing="1" w:after="100" w:afterAutospacing="1"/>
        <w:outlineLvl w:val="1"/>
        <w:rPr>
          <w:rFonts w:ascii="Arial" w:hAnsi="Arial"/>
          <w:b/>
          <w:color w:val="000000"/>
          <w:kern w:val="3"/>
          <w:sz w:val="28"/>
          <w:szCs w:val="28"/>
        </w:rPr>
      </w:pPr>
      <w:r w:rsidRPr="001B39F5">
        <w:rPr>
          <w:rFonts w:ascii="Arial" w:hAnsi="Arial"/>
          <w:b/>
          <w:color w:val="000000"/>
          <w:kern w:val="3"/>
          <w:sz w:val="28"/>
          <w:szCs w:val="28"/>
        </w:rPr>
        <w:t>OFFERTA ECONOMICA</w:t>
      </w:r>
    </w:p>
    <w:p w:rsidR="00FE253D" w:rsidRPr="006C1556" w:rsidRDefault="00FE253D" w:rsidP="00FE253D">
      <w:pPr>
        <w:widowControl w:val="0"/>
        <w:suppressAutoHyphens/>
        <w:overflowPunct w:val="0"/>
        <w:autoSpaceDE w:val="0"/>
        <w:autoSpaceDN w:val="0"/>
        <w:spacing w:line="247" w:lineRule="auto"/>
        <w:jc w:val="both"/>
        <w:textAlignment w:val="baseline"/>
        <w:rPr>
          <w:rFonts w:ascii="Arial" w:hAnsi="Arial"/>
          <w:color w:val="000000"/>
          <w:kern w:val="3"/>
        </w:rPr>
      </w:pPr>
    </w:p>
    <w:p w:rsidR="00FE253D" w:rsidRPr="00FE253D" w:rsidRDefault="00FE253D" w:rsidP="00FE253D">
      <w:pPr>
        <w:spacing w:before="100" w:beforeAutospacing="1" w:after="100" w:afterAutospacing="1"/>
        <w:jc w:val="both"/>
        <w:rPr>
          <w:rFonts w:ascii="Arial" w:hAnsi="Arial"/>
          <w:b/>
          <w:color w:val="000000"/>
          <w:kern w:val="3"/>
          <w:sz w:val="24"/>
          <w:szCs w:val="24"/>
        </w:rPr>
      </w:pPr>
      <w:r w:rsidRPr="00FE253D">
        <w:rPr>
          <w:rFonts w:ascii="Arial" w:hAnsi="Arial"/>
          <w:b/>
          <w:color w:val="000000"/>
          <w:kern w:val="3"/>
          <w:sz w:val="24"/>
          <w:szCs w:val="24"/>
        </w:rPr>
        <w:t>Oggetto: Offerta economica – lavori adeguamento antincendio</w:t>
      </w:r>
    </w:p>
    <w:p w:rsidR="00FE253D" w:rsidRDefault="00FE253D" w:rsidP="00FE253D">
      <w:pPr>
        <w:widowControl w:val="0"/>
        <w:suppressAutoHyphens/>
        <w:overflowPunct w:val="0"/>
        <w:autoSpaceDE w:val="0"/>
        <w:autoSpaceDN w:val="0"/>
        <w:spacing w:line="276" w:lineRule="auto"/>
        <w:ind w:hanging="10"/>
        <w:jc w:val="left"/>
        <w:textAlignment w:val="baseline"/>
        <w:rPr>
          <w:rFonts w:ascii="Arial" w:hAnsi="Arial"/>
          <w:color w:val="000000"/>
          <w:kern w:val="3"/>
          <w:sz w:val="24"/>
          <w:szCs w:val="24"/>
        </w:rPr>
      </w:pPr>
      <w:r>
        <w:rPr>
          <w:rFonts w:ascii="Arial" w:hAnsi="Arial"/>
          <w:color w:val="000000"/>
          <w:kern w:val="3"/>
          <w:sz w:val="24"/>
          <w:szCs w:val="24"/>
        </w:rPr>
        <w:t>Il sottoscritto</w:t>
      </w:r>
      <w:r w:rsidRPr="001B39F5">
        <w:rPr>
          <w:rFonts w:ascii="Arial" w:hAnsi="Arial"/>
          <w:color w:val="000000"/>
          <w:kern w:val="3"/>
          <w:sz w:val="24"/>
          <w:szCs w:val="24"/>
        </w:rPr>
        <w:t>_________________________, nato a _______</w:t>
      </w:r>
      <w:r>
        <w:rPr>
          <w:rFonts w:ascii="Arial" w:hAnsi="Arial"/>
          <w:color w:val="000000"/>
          <w:kern w:val="3"/>
          <w:sz w:val="24"/>
          <w:szCs w:val="24"/>
        </w:rPr>
        <w:t xml:space="preserve">_________ il___________, codice </w:t>
      </w:r>
      <w:r w:rsidRPr="001B39F5">
        <w:rPr>
          <w:rFonts w:ascii="Arial" w:hAnsi="Arial"/>
          <w:color w:val="000000"/>
          <w:kern w:val="3"/>
          <w:sz w:val="24"/>
          <w:szCs w:val="24"/>
        </w:rPr>
        <w:t>fi</w:t>
      </w:r>
      <w:r>
        <w:rPr>
          <w:rFonts w:ascii="Arial" w:hAnsi="Arial"/>
          <w:color w:val="000000"/>
          <w:kern w:val="3"/>
          <w:sz w:val="24"/>
          <w:szCs w:val="24"/>
        </w:rPr>
        <w:t>scale_________________________,</w:t>
      </w:r>
      <w:r w:rsidRPr="001B39F5">
        <w:rPr>
          <w:rFonts w:ascii="Arial" w:hAnsi="Arial"/>
          <w:color w:val="000000"/>
          <w:kern w:val="3"/>
          <w:sz w:val="24"/>
          <w:szCs w:val="24"/>
        </w:rPr>
        <w:t xml:space="preserve">nella qualità di </w:t>
      </w:r>
      <w:r>
        <w:rPr>
          <w:rFonts w:ascii="Arial" w:hAnsi="Arial"/>
          <w:color w:val="000000"/>
          <w:kern w:val="3"/>
          <w:sz w:val="24"/>
          <w:szCs w:val="24"/>
        </w:rPr>
        <w:t>_</w:t>
      </w:r>
      <w:r w:rsidRPr="001B39F5">
        <w:rPr>
          <w:rFonts w:ascii="Arial" w:hAnsi="Arial"/>
          <w:color w:val="000000"/>
          <w:kern w:val="3"/>
          <w:sz w:val="24"/>
          <w:szCs w:val="24"/>
        </w:rPr>
        <w:t>_____________________ della ditta _____________________</w:t>
      </w:r>
      <w:r>
        <w:rPr>
          <w:rFonts w:ascii="Arial" w:hAnsi="Arial"/>
          <w:color w:val="000000"/>
          <w:kern w:val="3"/>
          <w:sz w:val="24"/>
          <w:szCs w:val="24"/>
        </w:rPr>
        <w:t>______ con sede in ___________,</w:t>
      </w:r>
    </w:p>
    <w:p w:rsidR="00FE253D" w:rsidRPr="001B39F5" w:rsidRDefault="00FE253D" w:rsidP="00FE253D">
      <w:pPr>
        <w:widowControl w:val="0"/>
        <w:suppressAutoHyphens/>
        <w:overflowPunct w:val="0"/>
        <w:autoSpaceDE w:val="0"/>
        <w:autoSpaceDN w:val="0"/>
        <w:spacing w:line="276" w:lineRule="auto"/>
        <w:ind w:hanging="10"/>
        <w:jc w:val="left"/>
        <w:textAlignment w:val="baseline"/>
        <w:rPr>
          <w:rFonts w:ascii="Arial" w:hAnsi="Arial"/>
          <w:color w:val="000000"/>
          <w:kern w:val="3"/>
          <w:sz w:val="24"/>
          <w:szCs w:val="24"/>
        </w:rPr>
      </w:pPr>
      <w:r w:rsidRPr="001B39F5">
        <w:rPr>
          <w:rFonts w:ascii="Arial" w:hAnsi="Arial"/>
          <w:color w:val="000000"/>
          <w:kern w:val="3"/>
          <w:sz w:val="24"/>
          <w:szCs w:val="24"/>
        </w:rPr>
        <w:t>Via __________________ n. ____</w:t>
      </w:r>
    </w:p>
    <w:p w:rsidR="00FE253D" w:rsidRPr="001B39F5" w:rsidRDefault="00FE253D" w:rsidP="00FE253D">
      <w:pPr>
        <w:widowControl w:val="0"/>
        <w:suppressAutoHyphens/>
        <w:overflowPunct w:val="0"/>
        <w:autoSpaceDE w:val="0"/>
        <w:autoSpaceDN w:val="0"/>
        <w:spacing w:line="276" w:lineRule="auto"/>
        <w:ind w:hanging="11"/>
        <w:jc w:val="left"/>
        <w:textAlignment w:val="baseline"/>
        <w:rPr>
          <w:rFonts w:ascii="Arial" w:hAnsi="Arial"/>
          <w:color w:val="000000"/>
          <w:kern w:val="3"/>
          <w:sz w:val="24"/>
          <w:szCs w:val="24"/>
        </w:rPr>
      </w:pPr>
      <w:r w:rsidRPr="001B39F5">
        <w:rPr>
          <w:rFonts w:ascii="Arial" w:hAnsi="Arial"/>
          <w:color w:val="000000"/>
          <w:kern w:val="3"/>
          <w:sz w:val="24"/>
          <w:szCs w:val="24"/>
        </w:rPr>
        <w:t xml:space="preserve">Partita Iva__________________, </w:t>
      </w:r>
      <w:r>
        <w:rPr>
          <w:rFonts w:ascii="Arial" w:hAnsi="Arial"/>
          <w:color w:val="000000"/>
          <w:kern w:val="3"/>
          <w:sz w:val="24"/>
          <w:szCs w:val="24"/>
        </w:rPr>
        <w:t>telefono ___________</w:t>
      </w:r>
      <w:r w:rsidRPr="001B39F5">
        <w:rPr>
          <w:rFonts w:ascii="Arial" w:hAnsi="Arial"/>
          <w:color w:val="000000"/>
          <w:kern w:val="3"/>
          <w:sz w:val="24"/>
          <w:szCs w:val="24"/>
        </w:rPr>
        <w:t>_, PEC ___________________</w:t>
      </w:r>
    </w:p>
    <w:p w:rsidR="00FE253D" w:rsidRPr="001B39F5" w:rsidRDefault="00FE253D" w:rsidP="00FE253D">
      <w:pPr>
        <w:spacing w:before="100" w:beforeAutospacing="1" w:after="100" w:afterAutospacing="1"/>
        <w:rPr>
          <w:rFonts w:ascii="Arial" w:hAnsi="Arial"/>
          <w:b/>
          <w:color w:val="000000"/>
          <w:kern w:val="3"/>
          <w:sz w:val="24"/>
          <w:szCs w:val="24"/>
        </w:rPr>
      </w:pPr>
      <w:r w:rsidRPr="001B39F5">
        <w:rPr>
          <w:rFonts w:ascii="Arial" w:hAnsi="Arial"/>
          <w:b/>
          <w:color w:val="000000"/>
          <w:kern w:val="3"/>
          <w:sz w:val="24"/>
          <w:szCs w:val="24"/>
        </w:rPr>
        <w:t>OFFRE</w:t>
      </w:r>
    </w:p>
    <w:p w:rsidR="00FE253D" w:rsidRDefault="00FE253D" w:rsidP="00FE253D">
      <w:pPr>
        <w:spacing w:before="100" w:beforeAutospacing="1" w:after="100" w:afterAutospacing="1"/>
        <w:jc w:val="left"/>
        <w:rPr>
          <w:rFonts w:ascii="Arial" w:hAnsi="Arial"/>
          <w:color w:val="000000"/>
          <w:kern w:val="3"/>
          <w:sz w:val="24"/>
          <w:szCs w:val="24"/>
        </w:rPr>
      </w:pPr>
      <w:r>
        <w:rPr>
          <w:rFonts w:ascii="Arial" w:hAnsi="Arial"/>
          <w:color w:val="000000"/>
          <w:kern w:val="3"/>
          <w:sz w:val="24"/>
          <w:szCs w:val="24"/>
        </w:rPr>
        <w:t>come</w:t>
      </w:r>
      <w:r w:rsidRPr="001B39F5">
        <w:rPr>
          <w:rFonts w:ascii="Arial" w:hAnsi="Arial"/>
          <w:color w:val="000000"/>
          <w:kern w:val="3"/>
          <w:sz w:val="24"/>
          <w:szCs w:val="24"/>
        </w:rPr>
        <w:t xml:space="preserve"> </w:t>
      </w:r>
      <w:r>
        <w:rPr>
          <w:rFonts w:ascii="Arial" w:hAnsi="Arial"/>
          <w:color w:val="000000"/>
          <w:kern w:val="3"/>
          <w:sz w:val="24"/>
          <w:szCs w:val="24"/>
        </w:rPr>
        <w:t>i</w:t>
      </w:r>
      <w:r w:rsidRPr="001B39F5">
        <w:rPr>
          <w:rFonts w:ascii="Arial" w:hAnsi="Arial"/>
          <w:color w:val="000000"/>
          <w:kern w:val="3"/>
          <w:sz w:val="24"/>
          <w:szCs w:val="24"/>
        </w:rPr>
        <w:t>mporto complessivo: € ______</w:t>
      </w:r>
      <w:r>
        <w:rPr>
          <w:rFonts w:ascii="Arial" w:hAnsi="Arial"/>
          <w:color w:val="000000"/>
          <w:kern w:val="3"/>
          <w:sz w:val="24"/>
          <w:szCs w:val="24"/>
        </w:rPr>
        <w:t>__</w:t>
      </w:r>
    </w:p>
    <w:p w:rsidR="00FE253D" w:rsidRPr="001B39F5" w:rsidRDefault="00FE253D" w:rsidP="00FE253D">
      <w:pPr>
        <w:spacing w:before="100" w:beforeAutospacing="1" w:after="100" w:afterAutospacing="1"/>
        <w:jc w:val="left"/>
        <w:rPr>
          <w:rFonts w:ascii="Arial" w:hAnsi="Arial"/>
          <w:color w:val="000000"/>
          <w:kern w:val="3"/>
          <w:sz w:val="24"/>
          <w:szCs w:val="24"/>
        </w:rPr>
      </w:pPr>
      <w:r w:rsidRPr="00510ED0">
        <w:rPr>
          <w:rFonts w:ascii="Arial" w:hAnsi="Arial"/>
          <w:color w:val="000000"/>
          <w:kern w:val="3"/>
          <w:sz w:val="24"/>
          <w:szCs w:val="24"/>
        </w:rPr>
        <w:t>pari ad un ribasso percentuale: _______ %, rispetto all’importo soggetto a ribasso di € 12</w:t>
      </w:r>
      <w:r w:rsidR="00510ED0" w:rsidRPr="00510ED0">
        <w:rPr>
          <w:rFonts w:ascii="Arial" w:hAnsi="Arial"/>
          <w:color w:val="000000"/>
          <w:kern w:val="3"/>
          <w:sz w:val="24"/>
          <w:szCs w:val="24"/>
        </w:rPr>
        <w:t>6.011</w:t>
      </w:r>
      <w:r w:rsidRPr="00510ED0">
        <w:rPr>
          <w:rFonts w:ascii="Arial" w:hAnsi="Arial"/>
          <w:color w:val="000000"/>
          <w:kern w:val="3"/>
          <w:sz w:val="24"/>
          <w:szCs w:val="24"/>
        </w:rPr>
        <w:t>,00</w:t>
      </w:r>
    </w:p>
    <w:p w:rsidR="00FE253D" w:rsidRPr="001B39F5" w:rsidRDefault="00FE253D" w:rsidP="00FE253D">
      <w:pPr>
        <w:spacing w:before="100" w:beforeAutospacing="1" w:after="100" w:afterAutospacing="1"/>
        <w:rPr>
          <w:rFonts w:ascii="Arial" w:hAnsi="Arial"/>
          <w:b/>
          <w:color w:val="000000"/>
          <w:kern w:val="3"/>
          <w:sz w:val="24"/>
          <w:szCs w:val="24"/>
        </w:rPr>
      </w:pPr>
      <w:r w:rsidRPr="001B39F5">
        <w:rPr>
          <w:rFonts w:ascii="Arial" w:hAnsi="Arial"/>
          <w:b/>
          <w:color w:val="000000"/>
          <w:kern w:val="3"/>
          <w:sz w:val="24"/>
          <w:szCs w:val="24"/>
        </w:rPr>
        <w:t>DICHIARA</w:t>
      </w:r>
    </w:p>
    <w:p w:rsidR="00FE253D" w:rsidRPr="001B39F5" w:rsidRDefault="00FE253D" w:rsidP="00FE253D">
      <w:pPr>
        <w:jc w:val="both"/>
        <w:rPr>
          <w:rFonts w:ascii="Arial" w:hAnsi="Arial"/>
          <w:b/>
          <w:color w:val="000000"/>
          <w:kern w:val="3"/>
          <w:sz w:val="24"/>
          <w:szCs w:val="24"/>
        </w:rPr>
      </w:pPr>
      <w:r w:rsidRPr="001B39F5">
        <w:rPr>
          <w:rFonts w:ascii="Arial" w:hAnsi="Arial"/>
          <w:color w:val="000000"/>
          <w:kern w:val="3"/>
          <w:sz w:val="24"/>
          <w:szCs w:val="24"/>
        </w:rPr>
        <w:t>ai sensi e agli effetti degli articoli 46 e 47 del D.P.R. 28/12/2000 n. 445, che</w:t>
      </w:r>
      <w:r>
        <w:rPr>
          <w:rFonts w:ascii="Arial" w:hAnsi="Arial"/>
          <w:color w:val="000000"/>
          <w:kern w:val="3"/>
          <w:sz w:val="24"/>
          <w:szCs w:val="24"/>
        </w:rPr>
        <w:t xml:space="preserve"> la suddetta </w:t>
      </w:r>
      <w:r w:rsidRPr="001B39F5">
        <w:rPr>
          <w:rFonts w:ascii="Arial" w:hAnsi="Arial"/>
          <w:color w:val="000000"/>
          <w:kern w:val="3"/>
          <w:sz w:val="24"/>
          <w:szCs w:val="24"/>
        </w:rPr>
        <w:t>offerta</w:t>
      </w:r>
      <w:r>
        <w:rPr>
          <w:rFonts w:ascii="Arial" w:hAnsi="Arial"/>
          <w:color w:val="000000"/>
          <w:kern w:val="3"/>
          <w:sz w:val="24"/>
          <w:szCs w:val="24"/>
        </w:rPr>
        <w:t xml:space="preserve"> economica:</w:t>
      </w:r>
    </w:p>
    <w:p w:rsidR="00FE253D" w:rsidRPr="001B39F5" w:rsidRDefault="00FE253D" w:rsidP="00FE253D">
      <w:pPr>
        <w:numPr>
          <w:ilvl w:val="0"/>
          <w:numId w:val="17"/>
        </w:numPr>
        <w:ind w:right="0"/>
        <w:jc w:val="left"/>
        <w:rPr>
          <w:rFonts w:ascii="Arial" w:hAnsi="Arial"/>
          <w:color w:val="000000"/>
          <w:kern w:val="3"/>
          <w:sz w:val="24"/>
          <w:szCs w:val="24"/>
        </w:rPr>
      </w:pPr>
      <w:r w:rsidRPr="001B39F5">
        <w:rPr>
          <w:rFonts w:ascii="Arial" w:hAnsi="Arial"/>
          <w:color w:val="000000"/>
          <w:kern w:val="3"/>
          <w:sz w:val="24"/>
          <w:szCs w:val="24"/>
        </w:rPr>
        <w:t>è congrua;</w:t>
      </w:r>
    </w:p>
    <w:p w:rsidR="00FE253D" w:rsidRPr="001B39F5" w:rsidRDefault="00FE253D" w:rsidP="00FE253D">
      <w:pPr>
        <w:numPr>
          <w:ilvl w:val="0"/>
          <w:numId w:val="17"/>
        </w:numPr>
        <w:spacing w:before="100" w:beforeAutospacing="1" w:after="100" w:afterAutospacing="1"/>
        <w:ind w:right="0"/>
        <w:jc w:val="left"/>
        <w:rPr>
          <w:rFonts w:ascii="Arial" w:hAnsi="Arial"/>
          <w:color w:val="000000"/>
          <w:kern w:val="3"/>
          <w:sz w:val="24"/>
          <w:szCs w:val="24"/>
        </w:rPr>
      </w:pPr>
      <w:r w:rsidRPr="001B39F5">
        <w:rPr>
          <w:rFonts w:ascii="Arial" w:hAnsi="Arial"/>
          <w:color w:val="000000"/>
          <w:kern w:val="3"/>
          <w:sz w:val="24"/>
          <w:szCs w:val="24"/>
        </w:rPr>
        <w:t>include tutti i costi;</w:t>
      </w:r>
    </w:p>
    <w:p w:rsidR="00FE253D" w:rsidRPr="001B39F5" w:rsidRDefault="00FE253D" w:rsidP="00FE253D">
      <w:pPr>
        <w:numPr>
          <w:ilvl w:val="0"/>
          <w:numId w:val="17"/>
        </w:numPr>
        <w:spacing w:before="100" w:beforeAutospacing="1" w:after="100" w:afterAutospacing="1"/>
        <w:ind w:right="0"/>
        <w:jc w:val="left"/>
        <w:rPr>
          <w:rFonts w:ascii="Arial" w:hAnsi="Arial"/>
          <w:color w:val="000000"/>
          <w:kern w:val="3"/>
          <w:sz w:val="24"/>
          <w:szCs w:val="24"/>
        </w:rPr>
      </w:pPr>
      <w:r w:rsidRPr="001B39F5">
        <w:rPr>
          <w:rFonts w:ascii="Arial" w:hAnsi="Arial"/>
          <w:color w:val="000000"/>
          <w:kern w:val="3"/>
          <w:sz w:val="24"/>
          <w:szCs w:val="24"/>
        </w:rPr>
        <w:t>rispetta la normativa sulla sicurezza;</w:t>
      </w:r>
    </w:p>
    <w:p w:rsidR="00FE253D" w:rsidRDefault="00FE253D" w:rsidP="00FE253D">
      <w:pPr>
        <w:numPr>
          <w:ilvl w:val="0"/>
          <w:numId w:val="17"/>
        </w:numPr>
        <w:spacing w:before="100" w:beforeAutospacing="1" w:after="100" w:afterAutospacing="1"/>
        <w:ind w:right="0"/>
        <w:jc w:val="left"/>
        <w:rPr>
          <w:rFonts w:ascii="Arial" w:hAnsi="Arial"/>
          <w:color w:val="000000"/>
          <w:kern w:val="3"/>
          <w:sz w:val="24"/>
          <w:szCs w:val="24"/>
        </w:rPr>
      </w:pPr>
      <w:r w:rsidRPr="001B39F5">
        <w:rPr>
          <w:rFonts w:ascii="Arial" w:hAnsi="Arial"/>
          <w:color w:val="000000"/>
          <w:kern w:val="3"/>
          <w:sz w:val="24"/>
          <w:szCs w:val="24"/>
        </w:rPr>
        <w:t>rispetta il CCNL di settore.</w:t>
      </w:r>
    </w:p>
    <w:p w:rsidR="00FE253D" w:rsidRDefault="00FE253D" w:rsidP="00FE253D">
      <w:pPr>
        <w:spacing w:before="100" w:beforeAutospacing="1" w:after="100" w:afterAutospacing="1"/>
        <w:ind w:right="0"/>
        <w:jc w:val="left"/>
        <w:rPr>
          <w:rFonts w:ascii="Arial" w:hAnsi="Arial"/>
          <w:color w:val="000000"/>
          <w:kern w:val="3"/>
          <w:sz w:val="24"/>
          <w:szCs w:val="24"/>
        </w:rPr>
      </w:pPr>
    </w:p>
    <w:p w:rsidR="00FE253D" w:rsidRPr="001B39F5" w:rsidRDefault="00FE253D" w:rsidP="00FE253D">
      <w:pPr>
        <w:spacing w:before="100" w:beforeAutospacing="1" w:after="100" w:afterAutospacing="1"/>
        <w:ind w:right="0"/>
        <w:jc w:val="left"/>
        <w:rPr>
          <w:rFonts w:ascii="Arial" w:hAnsi="Arial"/>
          <w:color w:val="000000"/>
          <w:kern w:val="3"/>
          <w:sz w:val="24"/>
          <w:szCs w:val="24"/>
        </w:rPr>
      </w:pPr>
    </w:p>
    <w:p w:rsidR="00FE253D" w:rsidRPr="003A6C37" w:rsidRDefault="00FE253D" w:rsidP="00FE253D">
      <w:pPr>
        <w:spacing w:before="100" w:beforeAutospacing="1" w:after="100" w:afterAutospacing="1"/>
        <w:ind w:left="0"/>
        <w:jc w:val="both"/>
        <w:rPr>
          <w:rFonts w:ascii="Arial" w:hAnsi="Arial"/>
          <w:color w:val="000000"/>
          <w:kern w:val="3"/>
          <w:sz w:val="24"/>
          <w:szCs w:val="24"/>
        </w:rPr>
      </w:pPr>
      <w:r w:rsidRPr="001B39F5">
        <w:rPr>
          <w:rFonts w:ascii="Arial" w:hAnsi="Arial"/>
          <w:b/>
          <w:color w:val="000000"/>
          <w:kern w:val="3"/>
          <w:sz w:val="24"/>
          <w:szCs w:val="24"/>
        </w:rPr>
        <w:t xml:space="preserve">Data </w:t>
      </w:r>
      <w:r>
        <w:rPr>
          <w:rFonts w:ascii="Arial" w:hAnsi="Arial"/>
          <w:b/>
          <w:color w:val="000000"/>
          <w:kern w:val="3"/>
          <w:sz w:val="24"/>
          <w:szCs w:val="24"/>
        </w:rPr>
        <w:t xml:space="preserve">                                                                                </w:t>
      </w:r>
      <w:r w:rsidRPr="001B39F5">
        <w:rPr>
          <w:rFonts w:ascii="Arial" w:hAnsi="Arial"/>
          <w:b/>
          <w:color w:val="000000"/>
          <w:kern w:val="3"/>
          <w:sz w:val="24"/>
          <w:szCs w:val="24"/>
        </w:rPr>
        <w:t>Firma</w:t>
      </w:r>
      <w:r>
        <w:rPr>
          <w:rFonts w:ascii="Arial" w:hAnsi="Arial"/>
          <w:b/>
          <w:color w:val="000000"/>
          <w:kern w:val="3"/>
          <w:sz w:val="24"/>
          <w:szCs w:val="24"/>
        </w:rPr>
        <w:t xml:space="preserve"> </w:t>
      </w:r>
      <w:r w:rsidRPr="003A6C37">
        <w:rPr>
          <w:rFonts w:ascii="Arial" w:hAnsi="Arial"/>
          <w:color w:val="000000"/>
          <w:kern w:val="3"/>
          <w:sz w:val="24"/>
          <w:szCs w:val="24"/>
        </w:rPr>
        <w:t>(</w:t>
      </w:r>
      <w:r w:rsidRPr="003A6C37">
        <w:rPr>
          <w:rFonts w:ascii="Arial" w:hAnsi="Arial"/>
          <w:i/>
          <w:color w:val="000000"/>
          <w:kern w:val="3"/>
          <w:sz w:val="24"/>
          <w:szCs w:val="24"/>
        </w:rPr>
        <w:t>per esteso</w:t>
      </w:r>
      <w:r w:rsidRPr="003A6C37">
        <w:rPr>
          <w:rFonts w:ascii="Arial" w:hAnsi="Arial"/>
          <w:color w:val="000000"/>
          <w:kern w:val="3"/>
          <w:sz w:val="24"/>
          <w:szCs w:val="24"/>
        </w:rPr>
        <w:t>)</w:t>
      </w:r>
    </w:p>
    <w:p w:rsidR="00FE253D" w:rsidRDefault="00FE253D" w:rsidP="00FE253D">
      <w:pPr>
        <w:jc w:val="both"/>
        <w:rPr>
          <w:rFonts w:ascii="Arial" w:hAnsi="Arial"/>
          <w:color w:val="000000"/>
          <w:kern w:val="3"/>
        </w:rPr>
      </w:pPr>
    </w:p>
    <w:p w:rsidR="00FE253D" w:rsidRDefault="00FE253D" w:rsidP="00FE253D">
      <w:pPr>
        <w:jc w:val="both"/>
        <w:rPr>
          <w:rFonts w:ascii="Arial" w:hAnsi="Arial"/>
          <w:color w:val="000000"/>
          <w:kern w:val="3"/>
        </w:rPr>
      </w:pPr>
    </w:p>
    <w:p w:rsidR="00AE3E49" w:rsidRPr="00FE253D" w:rsidRDefault="00FE253D" w:rsidP="00FE253D">
      <w:pPr>
        <w:jc w:val="both"/>
        <w:rPr>
          <w:rFonts w:ascii="Arial" w:hAnsi="Arial"/>
          <w:color w:val="000000"/>
          <w:kern w:val="3"/>
        </w:rPr>
      </w:pPr>
      <w:r w:rsidRPr="006C1556">
        <w:rPr>
          <w:rFonts w:ascii="Arial" w:hAnsi="Arial"/>
          <w:color w:val="000000"/>
          <w:kern w:val="3"/>
          <w:sz w:val="18"/>
        </w:rPr>
        <w:t xml:space="preserve">La summenzionata dichiarazione va sottoscritta dal soggetto dichiarante </w:t>
      </w:r>
      <w:r>
        <w:rPr>
          <w:rFonts w:ascii="Arial" w:hAnsi="Arial"/>
          <w:color w:val="000000"/>
          <w:kern w:val="3"/>
          <w:sz w:val="18"/>
        </w:rPr>
        <w:t>con firma digitale oppure con firma autografa allegando</w:t>
      </w:r>
      <w:r w:rsidRPr="006C1556">
        <w:rPr>
          <w:rFonts w:ascii="Arial" w:hAnsi="Arial"/>
          <w:color w:val="000000"/>
          <w:kern w:val="3"/>
          <w:sz w:val="18"/>
        </w:rPr>
        <w:t xml:space="preserve"> copia fotostatica di un val</w:t>
      </w:r>
      <w:r>
        <w:rPr>
          <w:rFonts w:ascii="Arial" w:hAnsi="Arial"/>
          <w:color w:val="000000"/>
          <w:kern w:val="3"/>
          <w:sz w:val="18"/>
        </w:rPr>
        <w:t>ido documento di riconoscimento</w:t>
      </w:r>
    </w:p>
    <w:sectPr w:rsidR="00AE3E49" w:rsidRPr="00FE253D" w:rsidSect="00720D50">
      <w:headerReference w:type="first" r:id="rId8"/>
      <w:footerReference w:type="first" r:id="rId9"/>
      <w:type w:val="continuous"/>
      <w:pgSz w:w="11906" w:h="16838"/>
      <w:pgMar w:top="851" w:right="1134" w:bottom="170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E2C" w:rsidRDefault="00395E2C" w:rsidP="004C7D94">
      <w:r>
        <w:separator/>
      </w:r>
    </w:p>
  </w:endnote>
  <w:endnote w:type="continuationSeparator" w:id="0">
    <w:p w:rsidR="00395E2C" w:rsidRDefault="00395E2C" w:rsidP="004C7D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gliatabella"/>
      <w:tblW w:w="10773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828"/>
      <w:gridCol w:w="3827"/>
      <w:gridCol w:w="3118"/>
    </w:tblGrid>
    <w:tr w:rsidR="00FE253D" w:rsidTr="006B13B9">
      <w:tc>
        <w:tcPr>
          <w:tcW w:w="3828" w:type="dxa"/>
          <w:tcBorders>
            <w:top w:val="single" w:sz="12" w:space="0" w:color="2A3671"/>
          </w:tcBorders>
        </w:tcPr>
        <w:p w:rsidR="00FE253D" w:rsidRPr="00196BF6" w:rsidRDefault="00FE253D" w:rsidP="006B13B9">
          <w:pPr>
            <w:pStyle w:val="Pidipagina"/>
            <w:ind w:left="0"/>
            <w:jc w:val="left"/>
            <w:rPr>
              <w:b/>
              <w:color w:val="003399"/>
              <w:sz w:val="12"/>
              <w:szCs w:val="12"/>
            </w:rPr>
          </w:pPr>
        </w:p>
      </w:tc>
      <w:tc>
        <w:tcPr>
          <w:tcW w:w="3827" w:type="dxa"/>
          <w:tcBorders>
            <w:top w:val="single" w:sz="12" w:space="0" w:color="2A3671"/>
          </w:tcBorders>
        </w:tcPr>
        <w:p w:rsidR="00FE253D" w:rsidRPr="00196BF6" w:rsidRDefault="00FE253D" w:rsidP="006B13B9">
          <w:pPr>
            <w:pStyle w:val="Pidipagina"/>
            <w:ind w:left="0"/>
            <w:jc w:val="left"/>
            <w:rPr>
              <w:b/>
              <w:color w:val="003399"/>
              <w:sz w:val="12"/>
              <w:szCs w:val="12"/>
            </w:rPr>
          </w:pPr>
        </w:p>
      </w:tc>
      <w:tc>
        <w:tcPr>
          <w:tcW w:w="3118" w:type="dxa"/>
          <w:tcBorders>
            <w:top w:val="single" w:sz="12" w:space="0" w:color="2A3671"/>
          </w:tcBorders>
        </w:tcPr>
        <w:p w:rsidR="00FE253D" w:rsidRPr="00196BF6" w:rsidRDefault="00FE253D" w:rsidP="006B13B9">
          <w:pPr>
            <w:pStyle w:val="Pidipagina"/>
            <w:ind w:left="0"/>
            <w:jc w:val="left"/>
            <w:rPr>
              <w:b/>
              <w:color w:val="003399"/>
              <w:sz w:val="12"/>
              <w:szCs w:val="12"/>
            </w:rPr>
          </w:pPr>
        </w:p>
      </w:tc>
    </w:tr>
    <w:tr w:rsidR="00FE253D" w:rsidRPr="004C7D94" w:rsidTr="006B13B9">
      <w:tc>
        <w:tcPr>
          <w:tcW w:w="3828" w:type="dxa"/>
        </w:tcPr>
        <w:p w:rsidR="00FE253D" w:rsidRPr="00C04D2E" w:rsidRDefault="00FE253D" w:rsidP="006B13B9">
          <w:pPr>
            <w:pStyle w:val="Pidipagina"/>
            <w:ind w:left="0"/>
            <w:jc w:val="left"/>
            <w:rPr>
              <w:b/>
              <w:color w:val="2A3671"/>
              <w:sz w:val="18"/>
              <w:szCs w:val="18"/>
            </w:rPr>
          </w:pPr>
          <w:r w:rsidRPr="00C04D2E">
            <w:rPr>
              <w:b/>
              <w:color w:val="2A3671"/>
              <w:sz w:val="18"/>
              <w:szCs w:val="18"/>
            </w:rPr>
            <w:t>P. IVA 03986590879</w:t>
          </w:r>
          <w:r>
            <w:rPr>
              <w:b/>
              <w:color w:val="2A3671"/>
              <w:sz w:val="18"/>
              <w:szCs w:val="18"/>
            </w:rPr>
            <w:t xml:space="preserve"> - </w:t>
          </w:r>
          <w:r w:rsidRPr="00C04D2E">
            <w:rPr>
              <w:b/>
              <w:color w:val="2A3671"/>
              <w:sz w:val="18"/>
              <w:szCs w:val="18"/>
            </w:rPr>
            <w:t>C. F. 93116920872</w:t>
          </w:r>
        </w:p>
        <w:p w:rsidR="00FE253D" w:rsidRPr="00EB30B7" w:rsidRDefault="00FE253D" w:rsidP="006B13B9">
          <w:pPr>
            <w:pStyle w:val="Pidipagina"/>
            <w:ind w:left="0"/>
            <w:jc w:val="left"/>
            <w:rPr>
              <w:color w:val="2A3671"/>
              <w:sz w:val="16"/>
              <w:szCs w:val="16"/>
            </w:rPr>
          </w:pPr>
          <w:r w:rsidRPr="00EB30B7">
            <w:rPr>
              <w:color w:val="2A3671"/>
              <w:sz w:val="16"/>
              <w:szCs w:val="16"/>
            </w:rPr>
            <w:t xml:space="preserve">Ente iscritto nel Registro </w:t>
          </w:r>
          <w:r>
            <w:rPr>
              <w:color w:val="2A3671"/>
              <w:sz w:val="16"/>
              <w:szCs w:val="16"/>
            </w:rPr>
            <w:t>Unico del Terzo Settore (RUNTS) al rep. 3383 – sezione g) “Altri enti”</w:t>
          </w:r>
        </w:p>
        <w:p w:rsidR="00FE253D" w:rsidRPr="00EB30B7" w:rsidRDefault="00FE253D" w:rsidP="006B13B9">
          <w:pPr>
            <w:pStyle w:val="Pidipagina"/>
            <w:ind w:left="0"/>
            <w:jc w:val="left"/>
            <w:rPr>
              <w:color w:val="2A3671"/>
              <w:sz w:val="16"/>
              <w:szCs w:val="16"/>
            </w:rPr>
          </w:pPr>
          <w:r>
            <w:rPr>
              <w:color w:val="2A3671"/>
              <w:sz w:val="16"/>
              <w:szCs w:val="16"/>
            </w:rPr>
            <w:t>Iscrizione al REA n. 299111</w:t>
          </w:r>
        </w:p>
        <w:p w:rsidR="00FE253D" w:rsidRDefault="00FE253D" w:rsidP="006B13B9">
          <w:pPr>
            <w:pStyle w:val="Pidipagina"/>
            <w:ind w:left="0"/>
            <w:jc w:val="left"/>
            <w:rPr>
              <w:b/>
              <w:color w:val="2A3671"/>
              <w:sz w:val="16"/>
              <w:szCs w:val="16"/>
            </w:rPr>
          </w:pPr>
          <w:r w:rsidRPr="00DB00FF">
            <w:rPr>
              <w:b/>
              <w:color w:val="2A3671"/>
              <w:sz w:val="16"/>
              <w:szCs w:val="16"/>
            </w:rPr>
            <w:t>amministrazione@pec.stamperiabrailleuic.it</w:t>
          </w:r>
        </w:p>
        <w:p w:rsidR="00FE253D" w:rsidRPr="00EB30B7" w:rsidRDefault="00FE253D" w:rsidP="006B13B9">
          <w:pPr>
            <w:pStyle w:val="Pidipagina"/>
            <w:ind w:left="0"/>
            <w:jc w:val="left"/>
            <w:rPr>
              <w:color w:val="2A3671"/>
              <w:sz w:val="18"/>
              <w:szCs w:val="18"/>
            </w:rPr>
          </w:pPr>
          <w:r>
            <w:rPr>
              <w:b/>
              <w:color w:val="2A3671"/>
              <w:sz w:val="16"/>
              <w:szCs w:val="16"/>
            </w:rPr>
            <w:t>www.stamperiabrailleuic.it</w:t>
          </w:r>
        </w:p>
      </w:tc>
      <w:tc>
        <w:tcPr>
          <w:tcW w:w="3827" w:type="dxa"/>
        </w:tcPr>
        <w:p w:rsidR="00FE253D" w:rsidRPr="00EB30B7" w:rsidRDefault="00FE253D" w:rsidP="006B13B9">
          <w:pPr>
            <w:pStyle w:val="Pidipagina"/>
            <w:ind w:left="0"/>
            <w:jc w:val="left"/>
            <w:rPr>
              <w:b/>
              <w:color w:val="2A3671"/>
              <w:sz w:val="18"/>
              <w:szCs w:val="18"/>
            </w:rPr>
          </w:pPr>
          <w:r w:rsidRPr="00EB30B7">
            <w:rPr>
              <w:b/>
              <w:color w:val="2A3671"/>
              <w:sz w:val="18"/>
              <w:szCs w:val="18"/>
            </w:rPr>
            <w:t>SEDE LEGALE E</w:t>
          </w:r>
          <w:r>
            <w:rPr>
              <w:b/>
              <w:color w:val="2A3671"/>
              <w:sz w:val="18"/>
              <w:szCs w:val="18"/>
            </w:rPr>
            <w:t xml:space="preserve"> </w:t>
          </w:r>
          <w:r w:rsidRPr="00EB30B7">
            <w:rPr>
              <w:b/>
              <w:color w:val="2A3671"/>
              <w:sz w:val="18"/>
              <w:szCs w:val="18"/>
            </w:rPr>
            <w:t xml:space="preserve">CENTRO </w:t>
          </w:r>
          <w:proofErr w:type="spellStart"/>
          <w:r w:rsidRPr="00EB30B7">
            <w:rPr>
              <w:b/>
              <w:color w:val="2A3671"/>
              <w:sz w:val="18"/>
              <w:szCs w:val="18"/>
            </w:rPr>
            <w:t>DI</w:t>
          </w:r>
          <w:proofErr w:type="spellEnd"/>
          <w:r w:rsidRPr="00EB30B7">
            <w:rPr>
              <w:b/>
              <w:color w:val="2A3671"/>
              <w:sz w:val="18"/>
              <w:szCs w:val="18"/>
            </w:rPr>
            <w:t xml:space="preserve"> RICERCA,</w:t>
          </w:r>
        </w:p>
        <w:p w:rsidR="00FE253D" w:rsidRPr="00EB30B7" w:rsidRDefault="00FE253D" w:rsidP="006B13B9">
          <w:pPr>
            <w:pStyle w:val="Pidipagina"/>
            <w:ind w:left="0"/>
            <w:jc w:val="left"/>
            <w:rPr>
              <w:b/>
              <w:color w:val="2A3671"/>
              <w:sz w:val="18"/>
              <w:szCs w:val="18"/>
            </w:rPr>
          </w:pPr>
          <w:r w:rsidRPr="00EB30B7">
            <w:rPr>
              <w:b/>
              <w:color w:val="2A3671"/>
              <w:sz w:val="18"/>
              <w:szCs w:val="18"/>
            </w:rPr>
            <w:t>SPERIMENTAZIONE E PRODUZIONE</w:t>
          </w:r>
        </w:p>
        <w:p w:rsidR="00FE253D" w:rsidRPr="00EB30B7" w:rsidRDefault="00FE253D" w:rsidP="006B13B9">
          <w:pPr>
            <w:pStyle w:val="Pidipagina"/>
            <w:ind w:left="0"/>
            <w:jc w:val="left"/>
            <w:rPr>
              <w:color w:val="2A3671"/>
              <w:sz w:val="16"/>
              <w:szCs w:val="16"/>
            </w:rPr>
          </w:pPr>
          <w:r w:rsidRPr="00EB30B7">
            <w:rPr>
              <w:color w:val="2A3671"/>
              <w:sz w:val="16"/>
              <w:szCs w:val="16"/>
            </w:rPr>
            <w:t xml:space="preserve">Via Aurelio </w:t>
          </w:r>
          <w:proofErr w:type="spellStart"/>
          <w:r w:rsidRPr="00EB30B7">
            <w:rPr>
              <w:color w:val="2A3671"/>
              <w:sz w:val="16"/>
              <w:szCs w:val="16"/>
            </w:rPr>
            <w:t>Nicolodi</w:t>
          </w:r>
          <w:proofErr w:type="spellEnd"/>
          <w:r w:rsidRPr="00EB30B7">
            <w:rPr>
              <w:color w:val="2A3671"/>
              <w:sz w:val="16"/>
              <w:szCs w:val="16"/>
            </w:rPr>
            <w:t>, 4 - 95125 CATANIA</w:t>
          </w:r>
        </w:p>
        <w:p w:rsidR="00FE253D" w:rsidRDefault="00FE253D" w:rsidP="006B13B9">
          <w:pPr>
            <w:pStyle w:val="Pidipagina"/>
            <w:ind w:left="0"/>
            <w:jc w:val="left"/>
            <w:rPr>
              <w:color w:val="2A3671"/>
              <w:sz w:val="16"/>
              <w:szCs w:val="16"/>
            </w:rPr>
          </w:pPr>
          <w:r w:rsidRPr="00EB30B7">
            <w:rPr>
              <w:color w:val="2A3671"/>
              <w:sz w:val="16"/>
              <w:szCs w:val="16"/>
            </w:rPr>
            <w:t>Tel. +39 095 553489</w:t>
          </w:r>
          <w:r>
            <w:rPr>
              <w:color w:val="2A3671"/>
              <w:sz w:val="16"/>
              <w:szCs w:val="16"/>
            </w:rPr>
            <w:t xml:space="preserve"> - </w:t>
          </w:r>
          <w:r w:rsidRPr="00EB30B7">
            <w:rPr>
              <w:color w:val="2A3671"/>
              <w:sz w:val="16"/>
              <w:szCs w:val="16"/>
            </w:rPr>
            <w:t>Fax +39 095 509811</w:t>
          </w:r>
        </w:p>
        <w:p w:rsidR="00FE253D" w:rsidRPr="00CC2773" w:rsidRDefault="00FE253D" w:rsidP="006B13B9">
          <w:pPr>
            <w:pStyle w:val="Pidipagina"/>
            <w:ind w:left="0"/>
            <w:jc w:val="left"/>
            <w:rPr>
              <w:b/>
              <w:color w:val="2A3671"/>
              <w:sz w:val="16"/>
              <w:szCs w:val="16"/>
            </w:rPr>
          </w:pPr>
          <w:r w:rsidRPr="00CC2773">
            <w:rPr>
              <w:b/>
              <w:color w:val="2A3671"/>
              <w:sz w:val="16"/>
              <w:szCs w:val="16"/>
            </w:rPr>
            <w:t>info@stamperiabrailleuic.it</w:t>
          </w:r>
        </w:p>
        <w:p w:rsidR="00FE253D" w:rsidRPr="00EB30B7" w:rsidRDefault="00FE253D" w:rsidP="006B13B9">
          <w:pPr>
            <w:pStyle w:val="Pidipagina"/>
            <w:ind w:left="0"/>
            <w:jc w:val="left"/>
            <w:rPr>
              <w:color w:val="2A3671"/>
              <w:sz w:val="18"/>
              <w:szCs w:val="18"/>
            </w:rPr>
          </w:pPr>
        </w:p>
      </w:tc>
      <w:tc>
        <w:tcPr>
          <w:tcW w:w="3118" w:type="dxa"/>
        </w:tcPr>
        <w:p w:rsidR="00FE253D" w:rsidRPr="00EB30B7" w:rsidRDefault="00FE253D" w:rsidP="006B13B9">
          <w:pPr>
            <w:pStyle w:val="Pidipagina"/>
            <w:ind w:left="0"/>
            <w:jc w:val="left"/>
            <w:rPr>
              <w:b/>
              <w:color w:val="2A3671"/>
              <w:sz w:val="18"/>
              <w:szCs w:val="18"/>
            </w:rPr>
          </w:pPr>
          <w:r w:rsidRPr="00EB30B7">
            <w:rPr>
              <w:b/>
              <w:color w:val="2A3671"/>
              <w:sz w:val="18"/>
              <w:szCs w:val="18"/>
            </w:rPr>
            <w:t>POLO TATTILE MULTIMEDIALE</w:t>
          </w:r>
        </w:p>
        <w:p w:rsidR="00FE253D" w:rsidRPr="00EB30B7" w:rsidRDefault="00FE253D" w:rsidP="006B13B9">
          <w:pPr>
            <w:pStyle w:val="Pidipagina"/>
            <w:ind w:left="0"/>
            <w:jc w:val="left"/>
            <w:rPr>
              <w:color w:val="2A3671"/>
              <w:sz w:val="16"/>
              <w:szCs w:val="16"/>
            </w:rPr>
          </w:pPr>
          <w:r w:rsidRPr="00EB30B7">
            <w:rPr>
              <w:color w:val="2A3671"/>
              <w:sz w:val="16"/>
              <w:szCs w:val="16"/>
            </w:rPr>
            <w:t>Via Etnea, 602 - 95128 CATANIA</w:t>
          </w:r>
        </w:p>
        <w:p w:rsidR="00FE253D" w:rsidRPr="004C7D94" w:rsidRDefault="00FE253D" w:rsidP="006B13B9">
          <w:pPr>
            <w:pStyle w:val="Pidipagina"/>
            <w:ind w:left="0"/>
            <w:jc w:val="left"/>
            <w:rPr>
              <w:color w:val="2A3671"/>
              <w:sz w:val="16"/>
              <w:szCs w:val="16"/>
              <w:lang w:val="en-US"/>
            </w:rPr>
          </w:pPr>
          <w:r w:rsidRPr="004C7D94">
            <w:rPr>
              <w:color w:val="2A3671"/>
              <w:sz w:val="16"/>
              <w:szCs w:val="16"/>
              <w:lang w:val="en-US"/>
            </w:rPr>
            <w:t>Tel. +39 095 500177</w:t>
          </w:r>
          <w:r>
            <w:rPr>
              <w:color w:val="2A3671"/>
              <w:sz w:val="16"/>
              <w:szCs w:val="16"/>
              <w:lang w:val="en-US"/>
            </w:rPr>
            <w:t xml:space="preserve"> – Fax +39 095 509881</w:t>
          </w:r>
        </w:p>
        <w:p w:rsidR="00FE253D" w:rsidRPr="005F5A6D" w:rsidRDefault="00FE253D" w:rsidP="006B13B9">
          <w:pPr>
            <w:pStyle w:val="Pidipagina"/>
            <w:ind w:left="0"/>
            <w:jc w:val="left"/>
            <w:rPr>
              <w:b/>
              <w:color w:val="2A3671"/>
              <w:sz w:val="18"/>
              <w:szCs w:val="18"/>
              <w:lang w:val="en-US"/>
            </w:rPr>
          </w:pPr>
          <w:r>
            <w:rPr>
              <w:b/>
              <w:color w:val="2A3671"/>
              <w:sz w:val="16"/>
              <w:szCs w:val="16"/>
              <w:lang w:val="en-US"/>
            </w:rPr>
            <w:t>info@</w:t>
          </w:r>
          <w:r w:rsidRPr="005F5A6D">
            <w:rPr>
              <w:b/>
              <w:color w:val="2A3671"/>
              <w:sz w:val="16"/>
              <w:szCs w:val="16"/>
              <w:lang w:val="en-US"/>
            </w:rPr>
            <w:t>polotattile.it</w:t>
          </w:r>
        </w:p>
      </w:tc>
    </w:tr>
  </w:tbl>
  <w:p w:rsidR="007B5DAF" w:rsidRPr="004C7D94" w:rsidRDefault="007B5DAF" w:rsidP="004C7D94">
    <w:pPr>
      <w:pStyle w:val="Pidipagina"/>
      <w:rPr>
        <w:sz w:val="2"/>
        <w:szCs w:val="2"/>
        <w:lang w:val="en-US"/>
      </w:rPr>
    </w:pPr>
  </w:p>
  <w:p w:rsidR="007B5DAF" w:rsidRPr="004C7D94" w:rsidRDefault="007B5DAF">
    <w:pPr>
      <w:pStyle w:val="Pidipagina"/>
      <w:rPr>
        <w:sz w:val="2"/>
        <w:szCs w:val="2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E2C" w:rsidRDefault="00395E2C" w:rsidP="004C7D94">
      <w:r>
        <w:separator/>
      </w:r>
    </w:p>
  </w:footnote>
  <w:footnote w:type="continuationSeparator" w:id="0">
    <w:p w:rsidR="00395E2C" w:rsidRDefault="00395E2C" w:rsidP="004C7D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8CC" w:rsidRDefault="003A2836" w:rsidP="00FE253D">
    <w:pPr>
      <w:ind w:left="0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51201" type="#_x0000_t75" style="position:absolute;left:0;text-align:left;margin-left:1.25pt;margin-top:3.1pt;width:99.7pt;height:120.75pt;z-index:251660288">
          <v:imagedata r:id="rId1" o:title="SRB_Logo ETS"/>
        </v:shape>
      </w:pict>
    </w:r>
  </w:p>
  <w:p w:rsidR="000108CC" w:rsidRPr="004C7D94" w:rsidRDefault="000108CC" w:rsidP="00FE253D">
    <w:pPr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5453F"/>
    <w:multiLevelType w:val="hybridMultilevel"/>
    <w:tmpl w:val="8738F2B0"/>
    <w:lvl w:ilvl="0" w:tplc="04100001">
      <w:start w:val="1"/>
      <w:numFmt w:val="bullet"/>
      <w:lvlText w:val=""/>
      <w:lvlJc w:val="left"/>
      <w:pPr>
        <w:ind w:left="151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3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73" w:hanging="360"/>
      </w:pPr>
      <w:rPr>
        <w:rFonts w:ascii="Wingdings" w:hAnsi="Wingdings" w:hint="default"/>
      </w:rPr>
    </w:lvl>
  </w:abstractNum>
  <w:abstractNum w:abstractNumId="1">
    <w:nsid w:val="0D3D2009"/>
    <w:multiLevelType w:val="hybridMultilevel"/>
    <w:tmpl w:val="5DD65F02"/>
    <w:lvl w:ilvl="0" w:tplc="0410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">
    <w:nsid w:val="0E8064D3"/>
    <w:multiLevelType w:val="hybridMultilevel"/>
    <w:tmpl w:val="61A0C5C8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1E1E39"/>
    <w:multiLevelType w:val="hybridMultilevel"/>
    <w:tmpl w:val="4144426C"/>
    <w:lvl w:ilvl="0" w:tplc="513CED22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F710BD"/>
    <w:multiLevelType w:val="multilevel"/>
    <w:tmpl w:val="B642A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1632B1"/>
    <w:multiLevelType w:val="hybridMultilevel"/>
    <w:tmpl w:val="BFD850FE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02432F8"/>
    <w:multiLevelType w:val="hybridMultilevel"/>
    <w:tmpl w:val="5B58C924"/>
    <w:lvl w:ilvl="0" w:tplc="6EFADE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EF3BB2"/>
    <w:multiLevelType w:val="hybridMultilevel"/>
    <w:tmpl w:val="C2524D68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317A5C70"/>
    <w:multiLevelType w:val="hybridMultilevel"/>
    <w:tmpl w:val="14C2DD6A"/>
    <w:lvl w:ilvl="0" w:tplc="EEA83E5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C8F731D"/>
    <w:multiLevelType w:val="hybridMultilevel"/>
    <w:tmpl w:val="EAB60612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2167A35"/>
    <w:multiLevelType w:val="multilevel"/>
    <w:tmpl w:val="44504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212663"/>
    <w:multiLevelType w:val="hybridMultilevel"/>
    <w:tmpl w:val="D31EA74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34721D2"/>
    <w:multiLevelType w:val="multilevel"/>
    <w:tmpl w:val="59102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D891FE3"/>
    <w:multiLevelType w:val="multilevel"/>
    <w:tmpl w:val="148A5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19D1480"/>
    <w:multiLevelType w:val="multilevel"/>
    <w:tmpl w:val="33D6E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96B022D"/>
    <w:multiLevelType w:val="hybridMultilevel"/>
    <w:tmpl w:val="6B6200AA"/>
    <w:lvl w:ilvl="0" w:tplc="0410000F">
      <w:start w:val="1"/>
      <w:numFmt w:val="decimal"/>
      <w:lvlText w:val="%1.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7E2E0999"/>
    <w:multiLevelType w:val="multilevel"/>
    <w:tmpl w:val="B79ED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15"/>
  </w:num>
  <w:num w:numId="5">
    <w:abstractNumId w:val="12"/>
  </w:num>
  <w:num w:numId="6">
    <w:abstractNumId w:val="13"/>
  </w:num>
  <w:num w:numId="7">
    <w:abstractNumId w:val="8"/>
  </w:num>
  <w:num w:numId="8">
    <w:abstractNumId w:val="5"/>
  </w:num>
  <w:num w:numId="9">
    <w:abstractNumId w:val="11"/>
  </w:num>
  <w:num w:numId="10">
    <w:abstractNumId w:val="9"/>
  </w:num>
  <w:num w:numId="11">
    <w:abstractNumId w:val="2"/>
  </w:num>
  <w:num w:numId="12">
    <w:abstractNumId w:val="14"/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4"/>
  </w:num>
  <w:num w:numId="16">
    <w:abstractNumId w:val="6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attachedTemplate r:id="rId1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108546"/>
    <o:shapelayout v:ext="edit">
      <o:idmap v:ext="edit" data="50"/>
    </o:shapelayout>
  </w:hdrShapeDefaults>
  <w:footnotePr>
    <w:footnote w:id="-1"/>
    <w:footnote w:id="0"/>
  </w:footnotePr>
  <w:endnotePr>
    <w:endnote w:id="-1"/>
    <w:endnote w:id="0"/>
  </w:endnotePr>
  <w:compat/>
  <w:rsids>
    <w:rsidRoot w:val="00A50E25"/>
    <w:rsid w:val="00006C92"/>
    <w:rsid w:val="000108CC"/>
    <w:rsid w:val="00011EB4"/>
    <w:rsid w:val="00012CC8"/>
    <w:rsid w:val="00041642"/>
    <w:rsid w:val="00051B6F"/>
    <w:rsid w:val="00063437"/>
    <w:rsid w:val="0006654C"/>
    <w:rsid w:val="00087C9F"/>
    <w:rsid w:val="000B6C2B"/>
    <w:rsid w:val="000C44D4"/>
    <w:rsid w:val="000C53EB"/>
    <w:rsid w:val="000C6EC4"/>
    <w:rsid w:val="0010099F"/>
    <w:rsid w:val="00101F3B"/>
    <w:rsid w:val="00115E45"/>
    <w:rsid w:val="0013631A"/>
    <w:rsid w:val="00151B8A"/>
    <w:rsid w:val="00156524"/>
    <w:rsid w:val="00170D81"/>
    <w:rsid w:val="0017471A"/>
    <w:rsid w:val="001758F9"/>
    <w:rsid w:val="0018031C"/>
    <w:rsid w:val="00193B73"/>
    <w:rsid w:val="001B15BC"/>
    <w:rsid w:val="001B264C"/>
    <w:rsid w:val="001C0B72"/>
    <w:rsid w:val="001C1DD6"/>
    <w:rsid w:val="001C5B65"/>
    <w:rsid w:val="001C6BC1"/>
    <w:rsid w:val="001D72F1"/>
    <w:rsid w:val="001E7068"/>
    <w:rsid w:val="001F4830"/>
    <w:rsid w:val="002011A0"/>
    <w:rsid w:val="00203641"/>
    <w:rsid w:val="0020706E"/>
    <w:rsid w:val="0022182C"/>
    <w:rsid w:val="002248C9"/>
    <w:rsid w:val="00224E03"/>
    <w:rsid w:val="00260B02"/>
    <w:rsid w:val="00273A5D"/>
    <w:rsid w:val="00276373"/>
    <w:rsid w:val="00297CB9"/>
    <w:rsid w:val="002A0120"/>
    <w:rsid w:val="002C28D2"/>
    <w:rsid w:val="002E3421"/>
    <w:rsid w:val="002F1825"/>
    <w:rsid w:val="002F2EE1"/>
    <w:rsid w:val="00303E78"/>
    <w:rsid w:val="0031612F"/>
    <w:rsid w:val="00333616"/>
    <w:rsid w:val="0033492C"/>
    <w:rsid w:val="00341D9E"/>
    <w:rsid w:val="00360FC7"/>
    <w:rsid w:val="00377AE5"/>
    <w:rsid w:val="00382ABD"/>
    <w:rsid w:val="003907F2"/>
    <w:rsid w:val="00393F0F"/>
    <w:rsid w:val="00395E2C"/>
    <w:rsid w:val="003A2836"/>
    <w:rsid w:val="003A3845"/>
    <w:rsid w:val="003A780C"/>
    <w:rsid w:val="003B6233"/>
    <w:rsid w:val="003F05C4"/>
    <w:rsid w:val="003F4A9C"/>
    <w:rsid w:val="00402FB8"/>
    <w:rsid w:val="00410055"/>
    <w:rsid w:val="004116A6"/>
    <w:rsid w:val="00462BDE"/>
    <w:rsid w:val="00472321"/>
    <w:rsid w:val="004775CD"/>
    <w:rsid w:val="0048254E"/>
    <w:rsid w:val="00484D3A"/>
    <w:rsid w:val="004A5CCC"/>
    <w:rsid w:val="004B4052"/>
    <w:rsid w:val="004B4816"/>
    <w:rsid w:val="004C5BE5"/>
    <w:rsid w:val="004C7D94"/>
    <w:rsid w:val="004D07E2"/>
    <w:rsid w:val="004F1E09"/>
    <w:rsid w:val="004F4047"/>
    <w:rsid w:val="004F67B9"/>
    <w:rsid w:val="004F6CDA"/>
    <w:rsid w:val="004F72A5"/>
    <w:rsid w:val="0050516B"/>
    <w:rsid w:val="00510ED0"/>
    <w:rsid w:val="0051263A"/>
    <w:rsid w:val="005250EB"/>
    <w:rsid w:val="00551089"/>
    <w:rsid w:val="00596F23"/>
    <w:rsid w:val="005A442F"/>
    <w:rsid w:val="005A4CBB"/>
    <w:rsid w:val="005B2804"/>
    <w:rsid w:val="005C43C1"/>
    <w:rsid w:val="005F5A6D"/>
    <w:rsid w:val="00605E1E"/>
    <w:rsid w:val="00611174"/>
    <w:rsid w:val="0061518C"/>
    <w:rsid w:val="00616C77"/>
    <w:rsid w:val="0064003D"/>
    <w:rsid w:val="006411BD"/>
    <w:rsid w:val="0064162D"/>
    <w:rsid w:val="0065634F"/>
    <w:rsid w:val="00660020"/>
    <w:rsid w:val="0067185E"/>
    <w:rsid w:val="0067219E"/>
    <w:rsid w:val="006742C8"/>
    <w:rsid w:val="00695E88"/>
    <w:rsid w:val="006A11D1"/>
    <w:rsid w:val="006A3AEF"/>
    <w:rsid w:val="006B1B75"/>
    <w:rsid w:val="006B6D51"/>
    <w:rsid w:val="006C2AEC"/>
    <w:rsid w:val="006C7CCE"/>
    <w:rsid w:val="006D7CCE"/>
    <w:rsid w:val="006E12C2"/>
    <w:rsid w:val="006E24D7"/>
    <w:rsid w:val="006F67EA"/>
    <w:rsid w:val="0070699A"/>
    <w:rsid w:val="00712411"/>
    <w:rsid w:val="00720D50"/>
    <w:rsid w:val="00732139"/>
    <w:rsid w:val="007338BB"/>
    <w:rsid w:val="00745D5A"/>
    <w:rsid w:val="00766315"/>
    <w:rsid w:val="007743FA"/>
    <w:rsid w:val="0079465B"/>
    <w:rsid w:val="00797F4F"/>
    <w:rsid w:val="007B5DAF"/>
    <w:rsid w:val="007D4E04"/>
    <w:rsid w:val="007D6A87"/>
    <w:rsid w:val="007F3723"/>
    <w:rsid w:val="008040AA"/>
    <w:rsid w:val="00811C36"/>
    <w:rsid w:val="008342CE"/>
    <w:rsid w:val="00873523"/>
    <w:rsid w:val="00876A2A"/>
    <w:rsid w:val="00881708"/>
    <w:rsid w:val="008B1F33"/>
    <w:rsid w:val="008C3787"/>
    <w:rsid w:val="008C50D2"/>
    <w:rsid w:val="008E4849"/>
    <w:rsid w:val="008E7939"/>
    <w:rsid w:val="008F1689"/>
    <w:rsid w:val="009001F6"/>
    <w:rsid w:val="00905EBA"/>
    <w:rsid w:val="00913BDF"/>
    <w:rsid w:val="00927231"/>
    <w:rsid w:val="00951B6F"/>
    <w:rsid w:val="00971C5D"/>
    <w:rsid w:val="00980EEF"/>
    <w:rsid w:val="00986F57"/>
    <w:rsid w:val="00990069"/>
    <w:rsid w:val="009A2874"/>
    <w:rsid w:val="009A3EAE"/>
    <w:rsid w:val="009B0DFA"/>
    <w:rsid w:val="009C06D4"/>
    <w:rsid w:val="009E52D1"/>
    <w:rsid w:val="009E61DC"/>
    <w:rsid w:val="009F33A3"/>
    <w:rsid w:val="00A0541F"/>
    <w:rsid w:val="00A12F21"/>
    <w:rsid w:val="00A2589A"/>
    <w:rsid w:val="00A33AD9"/>
    <w:rsid w:val="00A42598"/>
    <w:rsid w:val="00A45CB6"/>
    <w:rsid w:val="00A50E25"/>
    <w:rsid w:val="00A6110B"/>
    <w:rsid w:val="00A916C9"/>
    <w:rsid w:val="00A96DD8"/>
    <w:rsid w:val="00AA3264"/>
    <w:rsid w:val="00AA7DEB"/>
    <w:rsid w:val="00AB22E1"/>
    <w:rsid w:val="00AB42D3"/>
    <w:rsid w:val="00AC5275"/>
    <w:rsid w:val="00AD023E"/>
    <w:rsid w:val="00AE3E49"/>
    <w:rsid w:val="00AF34AC"/>
    <w:rsid w:val="00B04761"/>
    <w:rsid w:val="00B118B4"/>
    <w:rsid w:val="00B52C93"/>
    <w:rsid w:val="00B55065"/>
    <w:rsid w:val="00B5576D"/>
    <w:rsid w:val="00B6608C"/>
    <w:rsid w:val="00B67252"/>
    <w:rsid w:val="00B82765"/>
    <w:rsid w:val="00BB696A"/>
    <w:rsid w:val="00BC408C"/>
    <w:rsid w:val="00BE52D5"/>
    <w:rsid w:val="00BE5AC2"/>
    <w:rsid w:val="00BE62BA"/>
    <w:rsid w:val="00C00E82"/>
    <w:rsid w:val="00C04DA7"/>
    <w:rsid w:val="00C1200E"/>
    <w:rsid w:val="00C139CA"/>
    <w:rsid w:val="00C32217"/>
    <w:rsid w:val="00C52379"/>
    <w:rsid w:val="00C56958"/>
    <w:rsid w:val="00C61EBE"/>
    <w:rsid w:val="00C63168"/>
    <w:rsid w:val="00CA3F27"/>
    <w:rsid w:val="00CC2773"/>
    <w:rsid w:val="00CC6584"/>
    <w:rsid w:val="00CD63DC"/>
    <w:rsid w:val="00CE064F"/>
    <w:rsid w:val="00D04601"/>
    <w:rsid w:val="00D056D9"/>
    <w:rsid w:val="00D063EC"/>
    <w:rsid w:val="00D10F03"/>
    <w:rsid w:val="00D1512D"/>
    <w:rsid w:val="00D24887"/>
    <w:rsid w:val="00D335F9"/>
    <w:rsid w:val="00D36461"/>
    <w:rsid w:val="00D70B28"/>
    <w:rsid w:val="00D76C7E"/>
    <w:rsid w:val="00DB00FF"/>
    <w:rsid w:val="00DB1BAF"/>
    <w:rsid w:val="00DB752F"/>
    <w:rsid w:val="00DC0EB6"/>
    <w:rsid w:val="00DC7F47"/>
    <w:rsid w:val="00DD2C99"/>
    <w:rsid w:val="00DE22C8"/>
    <w:rsid w:val="00DE34DF"/>
    <w:rsid w:val="00DE7236"/>
    <w:rsid w:val="00DF6B2A"/>
    <w:rsid w:val="00E00ECD"/>
    <w:rsid w:val="00E02547"/>
    <w:rsid w:val="00E04130"/>
    <w:rsid w:val="00E12209"/>
    <w:rsid w:val="00E30FCE"/>
    <w:rsid w:val="00E61513"/>
    <w:rsid w:val="00E67A4C"/>
    <w:rsid w:val="00E71166"/>
    <w:rsid w:val="00E923AF"/>
    <w:rsid w:val="00E963B1"/>
    <w:rsid w:val="00EA2A57"/>
    <w:rsid w:val="00EA6002"/>
    <w:rsid w:val="00EB3334"/>
    <w:rsid w:val="00EB70C8"/>
    <w:rsid w:val="00ED5BF6"/>
    <w:rsid w:val="00EF4BCC"/>
    <w:rsid w:val="00F0448C"/>
    <w:rsid w:val="00F06B9E"/>
    <w:rsid w:val="00F1493F"/>
    <w:rsid w:val="00F15BB7"/>
    <w:rsid w:val="00F202F8"/>
    <w:rsid w:val="00F25CE9"/>
    <w:rsid w:val="00F26975"/>
    <w:rsid w:val="00FA3D95"/>
    <w:rsid w:val="00FB21E4"/>
    <w:rsid w:val="00FB6310"/>
    <w:rsid w:val="00FC1C71"/>
    <w:rsid w:val="00FD4C4E"/>
    <w:rsid w:val="00FD59EB"/>
    <w:rsid w:val="00FE253D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left="113" w:right="113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D023E"/>
  </w:style>
  <w:style w:type="paragraph" w:styleId="Titolo3">
    <w:name w:val="heading 3"/>
    <w:basedOn w:val="Normale"/>
    <w:link w:val="Titolo3Carattere"/>
    <w:uiPriority w:val="9"/>
    <w:qFormat/>
    <w:rsid w:val="00BB696A"/>
    <w:pPr>
      <w:spacing w:before="100" w:beforeAutospacing="1" w:after="100" w:afterAutospacing="1"/>
      <w:ind w:left="0" w:right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C7D9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7D94"/>
  </w:style>
  <w:style w:type="paragraph" w:styleId="Pidipagina">
    <w:name w:val="footer"/>
    <w:basedOn w:val="Normale"/>
    <w:link w:val="PidipaginaCarattere"/>
    <w:uiPriority w:val="99"/>
    <w:unhideWhenUsed/>
    <w:rsid w:val="004C7D9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7D9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C7D9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C7D9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4C7D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CC2773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4F1E09"/>
    <w:pPr>
      <w:spacing w:after="200" w:line="276" w:lineRule="auto"/>
      <w:ind w:left="720" w:right="0"/>
      <w:contextualSpacing/>
      <w:jc w:val="left"/>
    </w:pPr>
  </w:style>
  <w:style w:type="character" w:styleId="Enfasigrassetto">
    <w:name w:val="Strong"/>
    <w:basedOn w:val="Carpredefinitoparagrafo"/>
    <w:uiPriority w:val="22"/>
    <w:qFormat/>
    <w:rsid w:val="00E30FCE"/>
    <w:rPr>
      <w:b/>
      <w:bCs/>
    </w:rPr>
  </w:style>
  <w:style w:type="paragraph" w:styleId="NormaleWeb">
    <w:name w:val="Normal (Web)"/>
    <w:basedOn w:val="Normale"/>
    <w:uiPriority w:val="99"/>
    <w:unhideWhenUsed/>
    <w:rsid w:val="007D6A87"/>
    <w:pPr>
      <w:spacing w:before="100" w:beforeAutospacing="1" w:after="100" w:afterAutospacing="1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696A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customStyle="1" w:styleId="isselectedend">
    <w:name w:val="isselectedend"/>
    <w:basedOn w:val="Normale"/>
    <w:rsid w:val="00AE3E49"/>
    <w:pPr>
      <w:spacing w:before="100" w:beforeAutospacing="1" w:after="100" w:afterAutospacing="1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3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71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76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9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ATI\AAA%20EVIDENZE\2020\2020%20NUOVA%20INTESTATA\2020%20carta%20intestata%20e%20moduli\ETS\Mod_Intestata_v2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18DF33-143D-4848-A4E8-9FEA6BADC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Mod_Intestata_v2.dotx</Template>
  <TotalTime>3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</dc:creator>
  <cp:lastModifiedBy>Antonio</cp:lastModifiedBy>
  <cp:revision>5</cp:revision>
  <cp:lastPrinted>2026-01-08T09:47:00Z</cp:lastPrinted>
  <dcterms:created xsi:type="dcterms:W3CDTF">2026-04-02T12:26:00Z</dcterms:created>
  <dcterms:modified xsi:type="dcterms:W3CDTF">2026-05-26T10:43:00Z</dcterms:modified>
</cp:coreProperties>
</file>